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6FD7" w14:textId="77777777" w:rsidR="00E368F9" w:rsidRDefault="00E368F9" w:rsidP="00E368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KELSHAM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07236FBD" w14:textId="77777777" w:rsidR="00E368F9" w:rsidRDefault="00E368F9" w:rsidP="00E368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Headcorn</w:t>
      </w:r>
      <w:proofErr w:type="spellEnd"/>
      <w:r>
        <w:rPr>
          <w:rFonts w:cs="Times New Roman"/>
          <w:szCs w:val="24"/>
        </w:rPr>
        <w:t>, Kent.</w:t>
      </w:r>
    </w:p>
    <w:p w14:paraId="75825709" w14:textId="77777777" w:rsidR="00E368F9" w:rsidRDefault="00E368F9" w:rsidP="00E368F9">
      <w:pPr>
        <w:pStyle w:val="NoSpacing"/>
        <w:rPr>
          <w:rFonts w:cs="Times New Roman"/>
          <w:szCs w:val="24"/>
        </w:rPr>
      </w:pPr>
    </w:p>
    <w:p w14:paraId="2451E903" w14:textId="77777777" w:rsidR="00E368F9" w:rsidRDefault="00E368F9" w:rsidP="00E368F9">
      <w:pPr>
        <w:pStyle w:val="NoSpacing"/>
        <w:rPr>
          <w:rFonts w:cs="Times New Roman"/>
          <w:szCs w:val="24"/>
        </w:rPr>
      </w:pPr>
    </w:p>
    <w:p w14:paraId="7564CB90" w14:textId="77777777" w:rsidR="00E368F9" w:rsidRDefault="00E368F9" w:rsidP="00E368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made his Will.</w:t>
      </w:r>
    </w:p>
    <w:p w14:paraId="36E24B59" w14:textId="77777777" w:rsidR="00E368F9" w:rsidRDefault="00E368F9" w:rsidP="00E368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22716EE0" w14:textId="77777777" w:rsidR="00E368F9" w:rsidRDefault="00E368F9" w:rsidP="00E368F9">
      <w:pPr>
        <w:pStyle w:val="NoSpacing"/>
        <w:rPr>
          <w:rFonts w:cs="Times New Roman"/>
          <w:szCs w:val="24"/>
        </w:rPr>
      </w:pPr>
    </w:p>
    <w:p w14:paraId="74B73D2C" w14:textId="77777777" w:rsidR="00E368F9" w:rsidRDefault="00E368F9" w:rsidP="00E368F9">
      <w:pPr>
        <w:pStyle w:val="NoSpacing"/>
        <w:rPr>
          <w:rFonts w:cs="Times New Roman"/>
          <w:szCs w:val="24"/>
        </w:rPr>
      </w:pPr>
    </w:p>
    <w:p w14:paraId="34B2AADC" w14:textId="77777777" w:rsidR="00E368F9" w:rsidRDefault="00E368F9" w:rsidP="00E368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November 2022</w:t>
      </w:r>
    </w:p>
    <w:p w14:paraId="5B0114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0F8C8" w14:textId="77777777" w:rsidR="00E368F9" w:rsidRDefault="00E368F9" w:rsidP="009139A6">
      <w:r>
        <w:separator/>
      </w:r>
    </w:p>
  </w:endnote>
  <w:endnote w:type="continuationSeparator" w:id="0">
    <w:p w14:paraId="6BC2591B" w14:textId="77777777" w:rsidR="00E368F9" w:rsidRDefault="00E368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C18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312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9A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D3B0" w14:textId="77777777" w:rsidR="00E368F9" w:rsidRDefault="00E368F9" w:rsidP="009139A6">
      <w:r>
        <w:separator/>
      </w:r>
    </w:p>
  </w:footnote>
  <w:footnote w:type="continuationSeparator" w:id="0">
    <w:p w14:paraId="5A5B9A52" w14:textId="77777777" w:rsidR="00E368F9" w:rsidRDefault="00E368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88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ED8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8A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F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68F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50D93"/>
  <w15:chartTrackingRefBased/>
  <w15:docId w15:val="{D73E19BB-47EB-4CAA-97F4-12085249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68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2023-02-26T22:32:00Z</dcterms:created>
  <dcterms:modified xsi:type="dcterms:W3CDTF">2023-02-26T22:33:00Z</dcterms:modified>
</cp:coreProperties>
</file>